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2F" w:rsidRPr="00D43B2F" w:rsidRDefault="00D43B2F" w:rsidP="00D43B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43B2F">
        <w:rPr>
          <w:rFonts w:ascii="Times New Roman" w:hAnsi="Times New Roman" w:cs="Times New Roman"/>
          <w:b/>
          <w:i/>
          <w:sz w:val="28"/>
          <w:szCs w:val="28"/>
        </w:rPr>
        <w:t>Романова</w:t>
      </w:r>
      <w:proofErr w:type="spellEnd"/>
      <w:r w:rsidRPr="00D43B2F">
        <w:rPr>
          <w:rFonts w:ascii="Times New Roman" w:hAnsi="Times New Roman" w:cs="Times New Roman"/>
          <w:b/>
          <w:i/>
          <w:sz w:val="28"/>
          <w:szCs w:val="28"/>
        </w:rPr>
        <w:t xml:space="preserve"> М. П.</w:t>
      </w:r>
      <w:r w:rsidRPr="00D43B2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учитель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начальных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классов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средней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школы № 18 г.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Барани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Оршанского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района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Витебской</w:t>
      </w:r>
      <w:proofErr w:type="spellEnd"/>
      <w:r w:rsidRPr="00D43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3B2F">
        <w:rPr>
          <w:rFonts w:ascii="Times New Roman" w:hAnsi="Times New Roman" w:cs="Times New Roman"/>
          <w:i/>
          <w:sz w:val="28"/>
          <w:szCs w:val="28"/>
        </w:rPr>
        <w:t>области</w:t>
      </w:r>
      <w:proofErr w:type="spellEnd"/>
    </w:p>
    <w:p w:rsidR="00D43B2F" w:rsidRDefault="00D43B2F" w:rsidP="00D43B2F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</w:p>
    <w:p w:rsidR="00D43B2F" w:rsidRPr="00D43B2F" w:rsidRDefault="00D43B2F" w:rsidP="00D43B2F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  <w:r w:rsidRPr="00D43B2F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Ветер перемен</w:t>
      </w:r>
    </w:p>
    <w:p w:rsidR="00D43B2F" w:rsidRPr="00D43B2F" w:rsidRDefault="00D43B2F" w:rsidP="00D43B2F">
      <w:pPr>
        <w:autoSpaceDE w:val="0"/>
        <w:autoSpaceDN w:val="0"/>
        <w:adjustRightInd w:val="0"/>
        <w:spacing w:after="0" w:line="360" w:lineRule="auto"/>
        <w:jc w:val="center"/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  <w:r w:rsidRPr="00D43B2F"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  <w:t>Внеклассное мероприятие экологической направленности</w:t>
      </w:r>
    </w:p>
    <w:p w:rsidR="00170C2B" w:rsidRDefault="00170C2B">
      <w:pPr>
        <w:rPr>
          <w:rStyle w:val="s11"/>
          <w:rFonts w:ascii="Times New Roman" w:eastAsia="Times New Roman" w:hAnsi="Times New Roman" w:cs="Times New Roman"/>
          <w:b/>
          <w:color w:val="000000"/>
          <w:sz w:val="36"/>
          <w:szCs w:val="28"/>
          <w:lang w:val="ru-RU" w:eastAsia="ru-RU"/>
        </w:rPr>
      </w:pPr>
      <w:r>
        <w:rPr>
          <w:rStyle w:val="s11"/>
          <w:b/>
          <w:color w:val="000000"/>
          <w:sz w:val="36"/>
          <w:szCs w:val="28"/>
        </w:rPr>
        <w:br w:type="page"/>
      </w:r>
    </w:p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noProof/>
          <w:lang w:eastAsia="be-BY"/>
        </w:rPr>
        <w:lastRenderedPageBreak/>
        <w:drawing>
          <wp:inline distT="0" distB="0" distL="0" distR="0" wp14:anchorId="4C70738F" wp14:editId="7993F79B">
            <wp:extent cx="5353050" cy="37471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460" t="19099" r="31213" b="7070"/>
                    <a:stretch/>
                  </pic:blipFill>
                  <pic:spPr bwMode="auto">
                    <a:xfrm>
                      <a:off x="0" y="0"/>
                      <a:ext cx="5356916" cy="3749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noProof/>
          <w:lang w:eastAsia="be-BY"/>
        </w:rPr>
        <w:drawing>
          <wp:inline distT="0" distB="0" distL="0" distR="0" wp14:anchorId="2EC993CB" wp14:editId="06379EF4">
            <wp:extent cx="5353050" cy="37471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460" t="19099" r="31213" b="7070"/>
                    <a:stretch/>
                  </pic:blipFill>
                  <pic:spPr bwMode="auto">
                    <a:xfrm>
                      <a:off x="0" y="0"/>
                      <a:ext cx="5356916" cy="3749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66"/>
        <w:gridCol w:w="2920"/>
        <w:gridCol w:w="3359"/>
      </w:tblGrid>
      <w:tr w:rsidR="00D43B2F" w:rsidTr="00D43B2F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lastRenderedPageBreak/>
              <w:t>ветроэнергетика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электричество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proofErr w:type="spellStart"/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ветрогенератор</w:t>
            </w:r>
            <w:proofErr w:type="spellEnd"/>
          </w:p>
        </w:tc>
      </w:tr>
      <w:tr w:rsidR="00D43B2F" w:rsidTr="00D43B2F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друг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ветер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природа</w:t>
            </w:r>
          </w:p>
        </w:tc>
      </w:tr>
      <w:tr w:rsidR="00D43B2F" w:rsidTr="00D43B2F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энергия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экология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D43B2F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энергосбережение</w:t>
            </w:r>
          </w:p>
        </w:tc>
      </w:tr>
    </w:tbl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66"/>
        <w:gridCol w:w="2920"/>
        <w:gridCol w:w="3359"/>
      </w:tblGrid>
      <w:tr w:rsidR="00D43B2F" w:rsidTr="00F33529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ветроэнергетика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электричество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proofErr w:type="spellStart"/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ветрогенератор</w:t>
            </w:r>
            <w:proofErr w:type="spellEnd"/>
          </w:p>
        </w:tc>
      </w:tr>
      <w:tr w:rsidR="00D43B2F" w:rsidTr="00F33529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друг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ветер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природа</w:t>
            </w:r>
          </w:p>
        </w:tc>
      </w:tr>
      <w:tr w:rsidR="00D43B2F" w:rsidTr="00F33529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энергия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экология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энергосбережение</w:t>
            </w:r>
          </w:p>
        </w:tc>
      </w:tr>
    </w:tbl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66"/>
        <w:gridCol w:w="2920"/>
        <w:gridCol w:w="3359"/>
      </w:tblGrid>
      <w:tr w:rsidR="00D43B2F" w:rsidTr="00F33529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ветроэнергетика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электричество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proofErr w:type="spellStart"/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ветрогенератор</w:t>
            </w:r>
            <w:proofErr w:type="spellEnd"/>
          </w:p>
        </w:tc>
      </w:tr>
      <w:tr w:rsidR="00D43B2F" w:rsidTr="00F33529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друг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ветер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природа</w:t>
            </w:r>
          </w:p>
        </w:tc>
      </w:tr>
      <w:tr w:rsidR="00D43B2F" w:rsidTr="00F33529">
        <w:trPr>
          <w:trHeight w:val="1154"/>
        </w:trPr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энергия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экология</w:t>
            </w:r>
          </w:p>
        </w:tc>
        <w:tc>
          <w:tcPr>
            <w:tcW w:w="3105" w:type="dxa"/>
            <w:vAlign w:val="center"/>
          </w:tcPr>
          <w:p w:rsidR="00D43B2F" w:rsidRPr="00D43B2F" w:rsidRDefault="00D43B2F" w:rsidP="00F33529">
            <w:pPr>
              <w:jc w:val="center"/>
              <w:rPr>
                <w:rFonts w:ascii="Arial" w:eastAsia="Times New Roman" w:hAnsi="Arial" w:cs="Arial"/>
                <w:sz w:val="36"/>
                <w:szCs w:val="28"/>
                <w:lang w:eastAsia="ru-RU"/>
              </w:rPr>
            </w:pPr>
            <w:r w:rsidRPr="00D43B2F">
              <w:rPr>
                <w:rFonts w:ascii="Arial" w:eastAsia="Times New Roman" w:hAnsi="Arial" w:cs="Arial"/>
                <w:sz w:val="36"/>
                <w:szCs w:val="28"/>
                <w:lang w:eastAsia="ru-RU"/>
              </w:rPr>
              <w:t>энергосбережение</w:t>
            </w:r>
          </w:p>
        </w:tc>
      </w:tr>
    </w:tbl>
    <w:p w:rsidR="00D43B2F" w:rsidRDefault="00D43B2F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br w:type="page"/>
      </w:r>
    </w:p>
    <w:p w:rsidR="00D43B2F" w:rsidRPr="00357314" w:rsidRDefault="00D43B2F" w:rsidP="00D43B2F">
      <w:pPr>
        <w:tabs>
          <w:tab w:val="left" w:pos="2410"/>
        </w:tabs>
        <w:spacing w:after="200" w:line="276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57314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ГРУППА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8"/>
        <w:gridCol w:w="4667"/>
      </w:tblGrid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Вопрос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Ответ</w:t>
            </w:r>
          </w:p>
        </w:tc>
      </w:tr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От чего зависит скорость ветра?</w:t>
            </w:r>
          </w:p>
        </w:tc>
        <w:tc>
          <w:tcPr>
            <w:tcW w:w="4786" w:type="dxa"/>
          </w:tcPr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43B2F" w:rsidRPr="00357314" w:rsidRDefault="00D43B2F" w:rsidP="00D43B2F">
      <w:pPr>
        <w:tabs>
          <w:tab w:val="left" w:pos="2410"/>
        </w:tabs>
        <w:spacing w:after="200" w:line="276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Pr="00357314" w:rsidRDefault="00D43B2F" w:rsidP="00D43B2F">
      <w:pPr>
        <w:tabs>
          <w:tab w:val="left" w:pos="2410"/>
        </w:tabs>
        <w:spacing w:after="200" w:line="276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57314">
        <w:rPr>
          <w:rFonts w:ascii="Arial" w:eastAsia="Times New Roman" w:hAnsi="Arial" w:cs="Arial"/>
          <w:sz w:val="28"/>
          <w:szCs w:val="28"/>
          <w:lang w:eastAsia="ru-RU"/>
        </w:rPr>
        <w:t>ГРУППА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90"/>
        <w:gridCol w:w="4655"/>
      </w:tblGrid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Вопрос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Ответ</w:t>
            </w:r>
          </w:p>
        </w:tc>
      </w:tr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 xml:space="preserve">Где раньше использовали энергию ветра? 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43B2F" w:rsidRPr="00357314" w:rsidRDefault="00D43B2F" w:rsidP="00D43B2F">
      <w:pPr>
        <w:tabs>
          <w:tab w:val="left" w:pos="2410"/>
        </w:tabs>
        <w:spacing w:after="200" w:line="276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Pr="00357314" w:rsidRDefault="00D43B2F" w:rsidP="00D43B2F">
      <w:pPr>
        <w:tabs>
          <w:tab w:val="left" w:pos="2410"/>
        </w:tabs>
        <w:spacing w:after="200" w:line="276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57314">
        <w:rPr>
          <w:rFonts w:ascii="Arial" w:eastAsia="Times New Roman" w:hAnsi="Arial" w:cs="Arial"/>
          <w:sz w:val="28"/>
          <w:szCs w:val="28"/>
          <w:lang w:eastAsia="ru-RU"/>
        </w:rPr>
        <w:t>ГРУППА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95"/>
        <w:gridCol w:w="4650"/>
      </w:tblGrid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Вопрос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Ответ</w:t>
            </w:r>
          </w:p>
        </w:tc>
      </w:tr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Какой механизм превращает воздух в электричество?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43B2F" w:rsidRPr="00357314" w:rsidRDefault="00D43B2F" w:rsidP="00D43B2F">
      <w:pPr>
        <w:tabs>
          <w:tab w:val="left" w:pos="2410"/>
        </w:tabs>
        <w:spacing w:after="200" w:line="276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Pr="00357314" w:rsidRDefault="00D43B2F" w:rsidP="00D43B2F">
      <w:pPr>
        <w:tabs>
          <w:tab w:val="left" w:pos="2410"/>
        </w:tabs>
        <w:spacing w:after="200" w:line="276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57314">
        <w:rPr>
          <w:rFonts w:ascii="Arial" w:eastAsia="Times New Roman" w:hAnsi="Arial" w:cs="Arial"/>
          <w:sz w:val="28"/>
          <w:szCs w:val="28"/>
          <w:lang w:eastAsia="ru-RU"/>
        </w:rPr>
        <w:t>ГРУППА 4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92"/>
        <w:gridCol w:w="4653"/>
      </w:tblGrid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Вопрос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Ответ</w:t>
            </w:r>
          </w:p>
        </w:tc>
      </w:tr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Какое преимущество энергии ветра?</w:t>
            </w:r>
          </w:p>
        </w:tc>
        <w:tc>
          <w:tcPr>
            <w:tcW w:w="4786" w:type="dxa"/>
          </w:tcPr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43B2F" w:rsidRPr="00357314" w:rsidRDefault="00D43B2F" w:rsidP="00D43B2F">
      <w:pPr>
        <w:tabs>
          <w:tab w:val="left" w:pos="2410"/>
        </w:tabs>
        <w:spacing w:after="200" w:line="276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D43B2F" w:rsidRPr="00357314" w:rsidRDefault="00D43B2F" w:rsidP="00D43B2F">
      <w:pPr>
        <w:tabs>
          <w:tab w:val="left" w:pos="2410"/>
        </w:tabs>
        <w:spacing w:after="200" w:line="276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57314">
        <w:rPr>
          <w:rFonts w:ascii="Arial" w:eastAsia="Times New Roman" w:hAnsi="Arial" w:cs="Arial"/>
          <w:sz w:val="28"/>
          <w:szCs w:val="28"/>
          <w:lang w:eastAsia="ru-RU"/>
        </w:rPr>
        <w:t>ГРУППА 5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Вопрос</w:t>
            </w:r>
          </w:p>
        </w:tc>
        <w:tc>
          <w:tcPr>
            <w:tcW w:w="4786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Ответ</w:t>
            </w:r>
          </w:p>
        </w:tc>
      </w:tr>
      <w:tr w:rsidR="00D43B2F" w:rsidRPr="00357314" w:rsidTr="00F33529">
        <w:tc>
          <w:tcPr>
            <w:tcW w:w="4785" w:type="dxa"/>
          </w:tcPr>
          <w:p w:rsidR="00D43B2F" w:rsidRPr="00357314" w:rsidRDefault="00D43B2F" w:rsidP="00F33529">
            <w:pPr>
              <w:tabs>
                <w:tab w:val="left" w:pos="241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7314">
              <w:rPr>
                <w:rFonts w:ascii="Arial" w:hAnsi="Arial" w:cs="Arial"/>
                <w:sz w:val="28"/>
                <w:szCs w:val="28"/>
              </w:rPr>
              <w:t>Как называется отрасль энергетики, которая изучает энергию ветра?</w:t>
            </w:r>
          </w:p>
        </w:tc>
        <w:tc>
          <w:tcPr>
            <w:tcW w:w="4786" w:type="dxa"/>
          </w:tcPr>
          <w:p w:rsidR="00D43B2F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D43B2F" w:rsidRPr="00357314" w:rsidRDefault="00D43B2F" w:rsidP="00F33529">
            <w:pPr>
              <w:tabs>
                <w:tab w:val="left" w:pos="24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E253B" w:rsidRDefault="005E253B" w:rsidP="00D43B2F">
      <w:pPr>
        <w:tabs>
          <w:tab w:val="left" w:pos="2410"/>
        </w:tabs>
        <w:spacing w:after="200" w:line="276" w:lineRule="auto"/>
        <w:rPr>
          <w:rFonts w:ascii="Arial" w:eastAsia="Times New Roman" w:hAnsi="Arial" w:cs="Arial"/>
          <w:bCs/>
          <w:sz w:val="28"/>
          <w:szCs w:val="28"/>
          <w:lang w:eastAsia="ru-RU"/>
        </w:rPr>
        <w:sectPr w:rsidR="005E253B" w:rsidSect="00D43B2F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3B2F" w:rsidRPr="00357314" w:rsidRDefault="00D43B2F" w:rsidP="00D43B2F">
      <w:pPr>
        <w:tabs>
          <w:tab w:val="left" w:pos="2410"/>
        </w:tabs>
        <w:spacing w:after="200" w:line="276" w:lineRule="auto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170C2B" w:rsidRDefault="00D43B2F" w:rsidP="00170C2B">
      <w:r w:rsidRPr="00D43B2F">
        <w:rPr>
          <w:noProof/>
          <w:lang w:eastAsia="be-BY"/>
        </w:rPr>
        <w:drawing>
          <wp:inline distT="0" distB="0" distL="0" distR="0" wp14:anchorId="1C285205" wp14:editId="51DF5BCA">
            <wp:extent cx="9251950" cy="1955812"/>
            <wp:effectExtent l="0" t="0" r="6350" b="6350"/>
            <wp:docPr id="3" name="Рисунок 3" descr="\\fileserver\Редакторы\Бобко Наталья Ивановна\ПН\2023\№ 9\Электронное\Романова_ред\Приложение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Редакторы\Бобко Наталья Ивановна\ПН\2023\№ 9\Электронное\Романова_ред\Приложение 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955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B2F" w:rsidRDefault="00D43B2F" w:rsidP="00170C2B"/>
    <w:p w:rsidR="00D43B2F" w:rsidRDefault="00D43B2F" w:rsidP="00170C2B"/>
    <w:p w:rsidR="00D43B2F" w:rsidRDefault="00D43B2F" w:rsidP="005E253B">
      <w:r w:rsidRPr="00D43B2F">
        <w:rPr>
          <w:noProof/>
          <w:lang w:eastAsia="be-BY"/>
        </w:rPr>
        <w:drawing>
          <wp:inline distT="0" distB="0" distL="0" distR="0" wp14:anchorId="77A2B54A" wp14:editId="3811BF23">
            <wp:extent cx="9507277" cy="2009775"/>
            <wp:effectExtent l="0" t="0" r="0" b="0"/>
            <wp:docPr id="4" name="Рисунок 4" descr="\\fileserver\Редакторы\Бобко Наталья Ивановна\ПН\2023\№ 9\Электронное\Романова_ред\Приложение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Редакторы\Бобко Наталья Ивановна\ПН\2023\№ 9\Электронное\Романова_ред\Приложение 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707" cy="20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3B2F" w:rsidSect="005E2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B2F" w:rsidRDefault="00D43B2F" w:rsidP="00B47171">
      <w:pPr>
        <w:spacing w:after="0" w:line="240" w:lineRule="auto"/>
      </w:pPr>
      <w:r>
        <w:separator/>
      </w:r>
    </w:p>
  </w:endnote>
  <w:endnote w:type="continuationSeparator" w:id="0">
    <w:p w:rsidR="00D43B2F" w:rsidRDefault="00D43B2F" w:rsidP="00B47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-Identity-H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B2F" w:rsidRDefault="00D43B2F" w:rsidP="00B47171">
      <w:pPr>
        <w:spacing w:after="0" w:line="240" w:lineRule="auto"/>
      </w:pPr>
      <w:r>
        <w:separator/>
      </w:r>
    </w:p>
  </w:footnote>
  <w:footnote w:type="continuationSeparator" w:id="0">
    <w:p w:rsidR="00D43B2F" w:rsidRDefault="00D43B2F" w:rsidP="00B47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171" w:rsidRDefault="00B47171">
    <w:pPr>
      <w:pStyle w:val="a3"/>
    </w:pPr>
    <w:r>
      <w:rPr>
        <w:rFonts w:cstheme="minorHAnsi"/>
      </w:rPr>
      <w:t>©</w:t>
    </w:r>
    <w:r>
      <w:t>Пачатковае навучанн</w:t>
    </w:r>
    <w:r w:rsidR="005E253B">
      <w:t xml:space="preserve">е: сям’я, дзіцячы сад, школа № </w:t>
    </w:r>
    <w:r w:rsidR="005E253B">
      <w:rPr>
        <w:lang w:val="ru-RU"/>
      </w:rPr>
      <w:t>9</w:t>
    </w:r>
    <w:r>
      <w:t>/2023</w:t>
    </w:r>
  </w:p>
  <w:p w:rsidR="00B47171" w:rsidRDefault="00B471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2F"/>
    <w:rsid w:val="00170C2B"/>
    <w:rsid w:val="005E253B"/>
    <w:rsid w:val="008551DB"/>
    <w:rsid w:val="00B47171"/>
    <w:rsid w:val="00D43B2F"/>
    <w:rsid w:val="00EE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97BA0"/>
  <w15:chartTrackingRefBased/>
  <w15:docId w15:val="{2F58AED7-1B18-4CE5-B36D-37658338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7171"/>
  </w:style>
  <w:style w:type="paragraph" w:styleId="a5">
    <w:name w:val="footer"/>
    <w:basedOn w:val="a"/>
    <w:link w:val="a6"/>
    <w:uiPriority w:val="99"/>
    <w:unhideWhenUsed/>
    <w:rsid w:val="00B4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7171"/>
  </w:style>
  <w:style w:type="paragraph" w:customStyle="1" w:styleId="p12">
    <w:name w:val="p12"/>
    <w:basedOn w:val="a"/>
    <w:uiPriority w:val="99"/>
    <w:rsid w:val="00B4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1">
    <w:name w:val="s11"/>
    <w:basedOn w:val="a0"/>
    <w:uiPriority w:val="99"/>
    <w:rsid w:val="00B47171"/>
  </w:style>
  <w:style w:type="table" w:styleId="a7">
    <w:name w:val="Table Grid"/>
    <w:basedOn w:val="a1"/>
    <w:uiPriority w:val="59"/>
    <w:rsid w:val="00170C2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170C2B"/>
    <w:rPr>
      <w:rFonts w:ascii="PragmaticaC-Identity-H" w:hAnsi="PragmaticaC-Identity-H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echko\Documents\&#1053;&#1072;&#1089;&#1090;&#1088;&#1072;&#1080;&#1074;&#1072;&#1077;&#1084;&#1099;&#1077;%20&#1096;&#1072;&#1073;&#1083;&#1086;&#1085;&#1099;%20Office\&#1096;&#1072;&#1073;&#1083;&#1086;&#1085;%20&#1076;&#1083;&#1103;%20&#1082;&#1072;&#1088;&#1090;&#1086;&#1095;&#1077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для карточек</Template>
  <TotalTime>10</TotalTime>
  <Pages>5</Pages>
  <Words>121</Words>
  <Characters>741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Сечко Наталья Александровна</dc:creator>
  <cp:keywords/>
  <dc:description/>
  <cp:lastModifiedBy>Сечко Наталья Александровна</cp:lastModifiedBy>
  <cp:revision>2</cp:revision>
  <dcterms:created xsi:type="dcterms:W3CDTF">2023-10-02T06:31:00Z</dcterms:created>
  <dcterms:modified xsi:type="dcterms:W3CDTF">2023-10-02T08:46:00Z</dcterms:modified>
</cp:coreProperties>
</file>